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1A89" w:rsidRDefault="00291A89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291A89" w:rsidRDefault="00291A89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291A89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91A89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91A89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B95DF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46- ТМ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0752A1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B95DF5" w:rsidRPr="00B95DF5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B95DF5" w:rsidRPr="00B95DF5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B95DF5" w:rsidRPr="00B95DF5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B95DF5">
        <w:rPr>
          <w:u w:val="single"/>
        </w:rPr>
        <w:t xml:space="preserve"> 46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B95DF5" w:rsidRPr="00B95DF5">
        <w:rPr>
          <w:rStyle w:val="aa"/>
        </w:rPr>
        <w:t xml:space="preserve"> Дворник, 1 разряд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B95DF5" w:rsidRPr="00B95DF5">
        <w:rPr>
          <w:rStyle w:val="aa"/>
        </w:rPr>
        <w:t xml:space="preserve"> 11786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0752A1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752A1" w:rsidRPr="00D31824" w:rsidRDefault="000752A1" w:rsidP="000752A1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0752A1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752A1" w:rsidRDefault="000752A1" w:rsidP="000752A1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0752A1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752A1" w:rsidRDefault="000752A1" w:rsidP="000752A1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752A1" w:rsidRDefault="000752A1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0752A1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0752A1" w:rsidRPr="00D31824" w:rsidRDefault="000752A1" w:rsidP="000752A1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752A1" w:rsidRPr="00D31824" w:rsidRDefault="000752A1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291A8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91A89" w:rsidRPr="00D31824" w:rsidTr="00291A8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1A89" w:rsidRPr="00D31824" w:rsidRDefault="00291A89" w:rsidP="00291A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91A89" w:rsidRPr="00D31824" w:rsidRDefault="00291A89" w:rsidP="00291A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91A89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1A89" w:rsidRDefault="00291A89" w:rsidP="00291A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91A89" w:rsidRDefault="00291A89" w:rsidP="00291A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291A89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291A89" w:rsidRPr="00053BE2" w:rsidRDefault="00291A89" w:rsidP="009A2D38">
            <w:pPr>
              <w:pStyle w:val="a8"/>
            </w:pPr>
            <w:r>
              <w:t>Территория школы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291A89" w:rsidRPr="00053BE2" w:rsidRDefault="00291A89" w:rsidP="009A2D38">
            <w:pPr>
              <w:pStyle w:val="a8"/>
            </w:pPr>
            <w:r>
              <w:t>13.2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291A89" w:rsidRPr="00053BE2" w:rsidRDefault="00291A89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291A89" w:rsidRPr="00053BE2" w:rsidRDefault="00291A89" w:rsidP="009A2D38">
            <w:pPr>
              <w:pStyle w:val="a8"/>
            </w:pPr>
            <w:r>
              <w:t>62.1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91A89" w:rsidRPr="00053BE2" w:rsidRDefault="00291A89" w:rsidP="009A2D38">
            <w:pPr>
              <w:pStyle w:val="a8"/>
            </w:pPr>
            <w:r>
              <w:t>1.0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B95DF5" w:rsidP="005859B9">
      <w:fldSimple w:instr=" DOCVARIABLE operac \* MERGEFORMAT ">
        <w:r w:rsidR="00291A89" w:rsidRPr="00291A89">
          <w:t xml:space="preserve"> Осуществляет уборку мусора на закрепленной территории, транспортировку, поддержание закрепленной территории в чистоте 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m"/>
            <w:bookmarkEnd w:id="27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m"/>
            <w:bookmarkEnd w:id="3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1265.5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43; 385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8; 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m"/>
            <w:bookmarkEnd w:id="3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m"/>
            <w:bookmarkEnd w:id="3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1265.5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m"/>
            <w:bookmarkEnd w:id="4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m"/>
            <w:bookmarkEnd w:id="42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m"/>
            <w:bookmarkEnd w:id="44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m"/>
            <w:bookmarkEnd w:id="4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48" w:name="bm_4_1_m"/>
            <w:bookmarkEnd w:id="48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m"/>
            <w:bookmarkEnd w:id="4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m"/>
            <w:bookmarkEnd w:id="50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m"/>
            <w:bookmarkEnd w:id="5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91A8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91A8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91A8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91A8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0752A1" w:rsidTr="000752A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0752A1" w:rsidP="00A113FF">
            <w:pPr>
              <w:pStyle w:val="a8"/>
            </w:pPr>
            <w:r w:rsidRPr="000752A1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0752A1" w:rsidP="00A113FF">
            <w:pPr>
              <w:pStyle w:val="a8"/>
            </w:pPr>
            <w:r w:rsidRPr="000752A1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0752A1" w:rsidP="00A113FF">
            <w:pPr>
              <w:pStyle w:val="a8"/>
            </w:pPr>
            <w:r w:rsidRPr="000752A1">
              <w:t>Лобачева Наталья Владиславовна</w:t>
            </w:r>
          </w:p>
        </w:tc>
      </w:tr>
      <w:tr w:rsidR="00842548" w:rsidRPr="000752A1" w:rsidTr="000752A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0752A1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0752A1" w:rsidRDefault="000752A1" w:rsidP="00A113FF">
            <w:pPr>
              <w:pStyle w:val="a8"/>
            </w:pPr>
            <w:r w:rsidRPr="000752A1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0752A1" w:rsidRDefault="000752A1" w:rsidP="00A113FF">
            <w:pPr>
              <w:pStyle w:val="a8"/>
            </w:pPr>
            <w:r w:rsidRPr="000752A1">
              <w:t>Богомолов Сергей Алексеевич</w:t>
            </w:r>
          </w:p>
        </w:tc>
      </w:tr>
      <w:tr w:rsidR="00842548" w:rsidRPr="000752A1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1942CF">
        <w:rPr>
          <w:bCs/>
        </w:rPr>
        <w:fldChar w:fldCharType="begin"/>
      </w:r>
      <w:r w:rsidR="001942CF">
        <w:rPr>
          <w:bCs/>
        </w:rPr>
        <w:instrText xml:space="preserve"> DOCVARIABLE att_zakl \* MERGEFORMAT </w:instrText>
      </w:r>
      <w:r w:rsidR="001942CF">
        <w:rPr>
          <w:bCs/>
        </w:rPr>
        <w:fldChar w:fldCharType="separate"/>
      </w:r>
      <w:r w:rsidR="00291A89" w:rsidRPr="00291A89">
        <w:rPr>
          <w:bCs/>
        </w:rPr>
        <w:t>-</w:t>
      </w:r>
      <w:r w:rsidR="00291A89" w:rsidRPr="00291A89">
        <w:t xml:space="preserve"> фактический уровень вредного фактора соответствует гигиеническим нормативам;</w:t>
      </w:r>
      <w:r w:rsidR="001942CF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291A89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181411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0752A1" w:rsidTr="000752A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0752A1" w:rsidP="00A113FF">
            <w:pPr>
              <w:pStyle w:val="a8"/>
            </w:pPr>
            <w:r w:rsidRPr="000752A1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0752A1" w:rsidP="00A113FF">
            <w:pPr>
              <w:pStyle w:val="a8"/>
            </w:pPr>
            <w:r w:rsidRPr="000752A1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0752A1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752A1" w:rsidRDefault="000752A1" w:rsidP="00A113FF">
            <w:pPr>
              <w:pStyle w:val="a8"/>
            </w:pPr>
            <w:r w:rsidRPr="000752A1">
              <w:t>Пугачева Елена Александровна</w:t>
            </w:r>
          </w:p>
        </w:tc>
      </w:tr>
      <w:tr w:rsidR="00842548" w:rsidRPr="000752A1" w:rsidTr="000752A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0752A1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0752A1" w:rsidRDefault="000752A1" w:rsidP="00A113FF">
            <w:pPr>
              <w:pStyle w:val="a8"/>
              <w:rPr>
                <w:b/>
                <w:vertAlign w:val="superscript"/>
              </w:rPr>
            </w:pPr>
            <w:r w:rsidRPr="000752A1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89" w:rsidRDefault="00291A89" w:rsidP="0076042D">
      <w:pPr>
        <w:pStyle w:val="a9"/>
      </w:pPr>
      <w:r>
        <w:separator/>
      </w:r>
    </w:p>
  </w:endnote>
  <w:endnote w:type="continuationSeparator" w:id="0">
    <w:p w:rsidR="00291A89" w:rsidRDefault="00291A8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2CF" w:rsidRDefault="001942C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B95D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46- ТМ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181411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181411" w:rsidRPr="00181411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2CF" w:rsidRDefault="001942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89" w:rsidRDefault="00291A89" w:rsidP="0076042D">
      <w:pPr>
        <w:pStyle w:val="a9"/>
      </w:pPr>
      <w:r>
        <w:separator/>
      </w:r>
    </w:p>
  </w:footnote>
  <w:footnote w:type="continuationSeparator" w:id="0">
    <w:p w:rsidR="00291A89" w:rsidRDefault="00291A8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2CF" w:rsidRDefault="001942C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2CF" w:rsidRDefault="001942C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2CF" w:rsidRDefault="001942C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hk_smena" w:val="1"/>
    <w:docVar w:name="class" w:val=" 2 "/>
    <w:docVar w:name="close_doc_flag" w:val="0"/>
    <w:docVar w:name="co_classes" w:val=" 5;2;43;1;1.5;385; "/>
    <w:docVar w:name="codeok" w:val=" 11786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46- ТМ - 2327/2020/СОУТ"/>
    <w:docVar w:name="grid_data" w:val="8;2;43;1;1.5;385; "/>
    <w:docVar w:name="grid_data231" w:val="1;385;1; "/>
    <w:docVar w:name="grid_data232" w:val="8;43;1; "/>
    <w:docVar w:name="grid_data31" w:val="67;120;1; "/>
    <w:docVar w:name="grid_data32" w:val="50;25;1; "/>
    <w:docVar w:name="grid_data41" w:val="1;360;60; "/>
    <w:docVar w:name="grid_data42" w:val="8;120;15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6- ТМ - 2327/2020/СОУТ"/>
    <w:docVar w:name="num_form" w:val="2"/>
    <w:docVar w:name="oborud" w:val=" Не применяется "/>
    <w:docVar w:name="operac" w:val=" Осуществляет уборку мусора на закрепленной территории, транспортировку, поддержание закрепленной территории в чистоте 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459B1C8940B74190B75C9EAB3790A37C"/>
    <w:docVar w:name="rm_id" w:val="45"/>
    <w:docVar w:name="rm_name" w:val=" Дворник, 1 разряд "/>
    <w:docVar w:name="rm_number" w:val=" 46"/>
    <w:docVar w:name="sex" w:val="m"/>
    <w:docVar w:name="sex_title" w:val="- мужско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80"/>
    <w:docVar w:name="tools" w:val=" Не используются "/>
    <w:docVar w:name="version" w:val="51"/>
  </w:docVars>
  <w:rsids>
    <w:rsidRoot w:val="00291A89"/>
    <w:rsid w:val="00025683"/>
    <w:rsid w:val="00046815"/>
    <w:rsid w:val="0005566C"/>
    <w:rsid w:val="00055DF8"/>
    <w:rsid w:val="000752A1"/>
    <w:rsid w:val="00097C5D"/>
    <w:rsid w:val="000D1F5B"/>
    <w:rsid w:val="000E6B88"/>
    <w:rsid w:val="00110025"/>
    <w:rsid w:val="00133CEB"/>
    <w:rsid w:val="001429B1"/>
    <w:rsid w:val="001607C8"/>
    <w:rsid w:val="00181411"/>
    <w:rsid w:val="001942CF"/>
    <w:rsid w:val="001B27D6"/>
    <w:rsid w:val="001F4D8D"/>
    <w:rsid w:val="00234932"/>
    <w:rsid w:val="00291A89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95DF5"/>
    <w:rsid w:val="00BA5029"/>
    <w:rsid w:val="00BC06A6"/>
    <w:rsid w:val="00BC2F3C"/>
    <w:rsid w:val="00C02263"/>
    <w:rsid w:val="00C02721"/>
    <w:rsid w:val="00C20ED7"/>
    <w:rsid w:val="00C3083C"/>
    <w:rsid w:val="00C42395"/>
    <w:rsid w:val="00CE3307"/>
    <w:rsid w:val="00D31824"/>
    <w:rsid w:val="00D76DF8"/>
    <w:rsid w:val="00DB5302"/>
    <w:rsid w:val="00DD6B1F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0D3E817-2D0C-4BE1-8246-E1EC2315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4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2020-11-20T09:07:00Z</dcterms:created>
  <dcterms:modified xsi:type="dcterms:W3CDTF">2020-11-26T13:42:00Z</dcterms:modified>
</cp:coreProperties>
</file>